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Pr="006E0B71" w:rsidRDefault="002B4EA3" w:rsidP="002F2430">
      <w:pPr>
        <w:framePr w:w="5500" w:wrap="around" w:vAnchor="page" w:hAnchor="page" w:x="1342" w:y="1085"/>
      </w:pPr>
      <w:r>
        <w:rPr>
          <w:noProof/>
        </w:rPr>
        <w:drawing>
          <wp:inline distT="0" distB="0" distL="0" distR="0" wp14:anchorId="7ADD9103" wp14:editId="21110C37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2508A9" w:rsidRDefault="002F2430" w:rsidP="002F2430">
      <w:pPr>
        <w:jc w:val="both"/>
        <w:rPr>
          <w:sz w:val="22"/>
          <w:szCs w:val="22"/>
        </w:rPr>
      </w:pPr>
    </w:p>
    <w:p w:rsidR="002F2430" w:rsidRPr="000968CE" w:rsidRDefault="002F2430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5E2886" w:rsidRDefault="00063ADA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7"/>
          <w:szCs w:val="27"/>
        </w:rPr>
      </w:pPr>
      <w:r>
        <w:rPr>
          <w:b/>
          <w:color w:val="00B050"/>
          <w:sz w:val="28"/>
          <w:szCs w:val="28"/>
        </w:rPr>
        <w:t>POOBLASTILO ZA PRIDOBITEV POTRDILA IZ KAZENSKE EVIDENCE</w:t>
      </w:r>
    </w:p>
    <w:p w:rsidR="005E2886" w:rsidRPr="005E2886" w:rsidRDefault="005E2886" w:rsidP="005E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8"/>
          <w:szCs w:val="28"/>
        </w:rPr>
      </w:pPr>
      <w:r w:rsidRPr="005E2886">
        <w:rPr>
          <w:b/>
          <w:color w:val="00B050"/>
          <w:sz w:val="28"/>
          <w:szCs w:val="28"/>
        </w:rPr>
        <w:t xml:space="preserve">v postopku </w:t>
      </w:r>
      <w:r w:rsidR="00CA09AC">
        <w:rPr>
          <w:b/>
          <w:color w:val="00B050"/>
          <w:sz w:val="28"/>
          <w:szCs w:val="28"/>
        </w:rPr>
        <w:t xml:space="preserve">javnega </w:t>
      </w:r>
      <w:r w:rsidRPr="005E2886">
        <w:rPr>
          <w:b/>
          <w:color w:val="00B050"/>
          <w:sz w:val="28"/>
          <w:szCs w:val="28"/>
        </w:rPr>
        <w:t>naročila z oznako</w:t>
      </w:r>
    </w:p>
    <w:p w:rsidR="005E2886" w:rsidRPr="005E2886" w:rsidRDefault="005E2886" w:rsidP="005E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color w:val="00B050"/>
          <w:sz w:val="28"/>
          <w:szCs w:val="28"/>
        </w:rPr>
      </w:pPr>
      <w:r w:rsidRPr="005E2886">
        <w:rPr>
          <w:b/>
          <w:color w:val="00B050"/>
          <w:sz w:val="28"/>
          <w:szCs w:val="28"/>
        </w:rPr>
        <w:t xml:space="preserve">43000-PE IC </w:t>
      </w:r>
      <w:r w:rsidR="00063ADA">
        <w:rPr>
          <w:b/>
          <w:color w:val="00B050"/>
          <w:sz w:val="28"/>
          <w:szCs w:val="28"/>
        </w:rPr>
        <w:t>KZZ</w:t>
      </w:r>
      <w:r w:rsidRPr="005E2886">
        <w:rPr>
          <w:b/>
          <w:color w:val="00B050"/>
          <w:sz w:val="28"/>
          <w:szCs w:val="28"/>
        </w:rPr>
        <w:t>-</w:t>
      </w:r>
      <w:r w:rsidR="00063ADA">
        <w:rPr>
          <w:b/>
          <w:color w:val="00B050"/>
          <w:sz w:val="28"/>
          <w:szCs w:val="28"/>
        </w:rPr>
        <w:t>6</w:t>
      </w:r>
      <w:r w:rsidRPr="005E2886">
        <w:rPr>
          <w:b/>
          <w:color w:val="00B050"/>
          <w:sz w:val="28"/>
          <w:szCs w:val="28"/>
        </w:rPr>
        <w:t>-</w:t>
      </w:r>
      <w:r w:rsidR="00E76A2F">
        <w:rPr>
          <w:b/>
          <w:color w:val="00B050"/>
          <w:sz w:val="28"/>
          <w:szCs w:val="28"/>
        </w:rPr>
        <w:t>00</w:t>
      </w:r>
      <w:r w:rsidR="00063ADA">
        <w:rPr>
          <w:b/>
          <w:color w:val="00B050"/>
          <w:sz w:val="28"/>
          <w:szCs w:val="28"/>
        </w:rPr>
        <w:t>1</w:t>
      </w:r>
      <w:r w:rsidRPr="005E2886">
        <w:rPr>
          <w:b/>
          <w:color w:val="00B050"/>
          <w:sz w:val="28"/>
          <w:szCs w:val="28"/>
        </w:rPr>
        <w:t>/1</w:t>
      </w:r>
      <w:r w:rsidR="00063ADA">
        <w:rPr>
          <w:b/>
          <w:color w:val="00B050"/>
          <w:sz w:val="28"/>
          <w:szCs w:val="28"/>
        </w:rPr>
        <w:t>8</w:t>
      </w:r>
      <w:r w:rsidRPr="005E2886">
        <w:rPr>
          <w:b/>
          <w:color w:val="00B050"/>
          <w:sz w:val="28"/>
          <w:szCs w:val="28"/>
        </w:rPr>
        <w:t>-</w:t>
      </w:r>
      <w:r w:rsidR="0050099C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38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063ADA" w:rsidRDefault="00063ADA" w:rsidP="002F2430">
      <w:pPr>
        <w:jc w:val="both"/>
        <w:rPr>
          <w:sz w:val="22"/>
          <w:szCs w:val="22"/>
        </w:rPr>
      </w:pPr>
    </w:p>
    <w:p w:rsidR="001E533F" w:rsidRPr="00F174AA" w:rsidRDefault="00BA0985" w:rsidP="00063ADA">
      <w:pPr>
        <w:jc w:val="center"/>
        <w:rPr>
          <w:color w:val="00B050"/>
          <w:sz w:val="22"/>
          <w:szCs w:val="22"/>
        </w:rPr>
      </w:pPr>
      <w:r w:rsidRPr="00F174AA">
        <w:rPr>
          <w:i/>
          <w:color w:val="00B050"/>
          <w:sz w:val="18"/>
          <w:szCs w:val="18"/>
        </w:rPr>
        <w:t>Obrazec se izpolni za vsak</w:t>
      </w:r>
      <w:r w:rsidR="001A3D18">
        <w:rPr>
          <w:i/>
          <w:color w:val="00B050"/>
          <w:sz w:val="18"/>
          <w:szCs w:val="18"/>
        </w:rPr>
        <w:t>o pravno osebo</w:t>
      </w:r>
      <w:r w:rsidR="00063ADA" w:rsidRPr="00F174AA">
        <w:rPr>
          <w:i/>
          <w:color w:val="00B050"/>
          <w:sz w:val="18"/>
          <w:szCs w:val="18"/>
        </w:rPr>
        <w:t xml:space="preserve"> posebej</w:t>
      </w:r>
      <w:r w:rsidRPr="00F174AA">
        <w:rPr>
          <w:i/>
          <w:color w:val="00B050"/>
          <w:sz w:val="18"/>
          <w:szCs w:val="18"/>
        </w:rPr>
        <w:t xml:space="preserve"> </w:t>
      </w:r>
      <w:r w:rsidR="00063ADA" w:rsidRPr="00F174AA">
        <w:rPr>
          <w:i/>
          <w:color w:val="00B050"/>
          <w:sz w:val="18"/>
          <w:szCs w:val="18"/>
        </w:rPr>
        <w:t xml:space="preserve">(ponudnik, </w:t>
      </w:r>
      <w:r w:rsidRPr="00F174AA">
        <w:rPr>
          <w:i/>
          <w:color w:val="00B050"/>
          <w:sz w:val="18"/>
          <w:szCs w:val="18"/>
        </w:rPr>
        <w:t>podizvajal</w:t>
      </w:r>
      <w:r w:rsidR="00063ADA" w:rsidRPr="00F174AA">
        <w:rPr>
          <w:i/>
          <w:color w:val="00B050"/>
          <w:sz w:val="18"/>
          <w:szCs w:val="18"/>
        </w:rPr>
        <w:t>e</w:t>
      </w:r>
      <w:r w:rsidRPr="00F174AA">
        <w:rPr>
          <w:i/>
          <w:color w:val="00B050"/>
          <w:sz w:val="18"/>
          <w:szCs w:val="18"/>
        </w:rPr>
        <w:t>c, pogodben</w:t>
      </w:r>
      <w:r w:rsidR="00063ADA" w:rsidRPr="00F174AA">
        <w:rPr>
          <w:i/>
          <w:color w:val="00B050"/>
          <w:sz w:val="18"/>
          <w:szCs w:val="18"/>
        </w:rPr>
        <w:t>i</w:t>
      </w:r>
      <w:r w:rsidRPr="00F174AA">
        <w:rPr>
          <w:i/>
          <w:color w:val="00B050"/>
          <w:sz w:val="18"/>
          <w:szCs w:val="18"/>
        </w:rPr>
        <w:t xml:space="preserve"> partner</w:t>
      </w:r>
      <w:r w:rsidR="00063ADA" w:rsidRPr="00F174AA">
        <w:rPr>
          <w:i/>
          <w:color w:val="00B050"/>
          <w:sz w:val="18"/>
          <w:szCs w:val="18"/>
        </w:rPr>
        <w:t>)</w:t>
      </w:r>
      <w:r w:rsidRPr="00F174AA">
        <w:rPr>
          <w:i/>
          <w:color w:val="00B050"/>
          <w:sz w:val="18"/>
          <w:szCs w:val="18"/>
        </w:rPr>
        <w:t>.</w:t>
      </w:r>
    </w:p>
    <w:p w:rsidR="00BA0985" w:rsidRDefault="00BA0985" w:rsidP="00AC0D8F">
      <w:pPr>
        <w:jc w:val="both"/>
        <w:rPr>
          <w:sz w:val="28"/>
          <w:szCs w:val="28"/>
        </w:rPr>
      </w:pPr>
    </w:p>
    <w:p w:rsidR="00063ADA" w:rsidRDefault="00063ADA"/>
    <w:p w:rsidR="00B721FD" w:rsidRDefault="00B721FD"/>
    <w:p w:rsidR="00063ADA" w:rsidRPr="00063ADA" w:rsidRDefault="00B721FD" w:rsidP="00B721FD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063ADA" w:rsidRPr="00063ADA">
        <w:rPr>
          <w:sz w:val="22"/>
          <w:szCs w:val="22"/>
        </w:rPr>
        <w:t>ooblašča</w:t>
      </w:r>
      <w:r>
        <w:rPr>
          <w:sz w:val="22"/>
          <w:szCs w:val="22"/>
        </w:rPr>
        <w:t>m</w:t>
      </w:r>
      <w:r w:rsidR="001A3D18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="00063ADA" w:rsidRPr="00063ADA">
        <w:rPr>
          <w:sz w:val="22"/>
          <w:szCs w:val="22"/>
        </w:rPr>
        <w:t>Zavod za zdravstveno zavarovanje Slovenije, Področno enoto Informacijski center, Miklošičeva 24, 1507 Ljubljana</w:t>
      </w:r>
      <w:r w:rsidR="00A40D25">
        <w:rPr>
          <w:sz w:val="22"/>
          <w:szCs w:val="22"/>
        </w:rPr>
        <w:t xml:space="preserve">, da za potrebe preverjanja izpolnjevanja pogojev v postopku oddaje </w:t>
      </w:r>
      <w:r w:rsidR="00AC084E">
        <w:rPr>
          <w:sz w:val="22"/>
          <w:szCs w:val="22"/>
        </w:rPr>
        <w:t>zgoraj navedenega ja</w:t>
      </w:r>
      <w:bookmarkStart w:id="2" w:name="_GoBack"/>
      <w:bookmarkEnd w:id="2"/>
      <w:r w:rsidR="00AC084E">
        <w:rPr>
          <w:sz w:val="22"/>
          <w:szCs w:val="22"/>
        </w:rPr>
        <w:t>vnega naročila</w:t>
      </w:r>
      <w:r w:rsidR="00A40D2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od Ministrstva za pravosodje </w:t>
      </w:r>
      <w:r w:rsidR="00A40D25">
        <w:rPr>
          <w:sz w:val="22"/>
          <w:szCs w:val="22"/>
        </w:rPr>
        <w:t xml:space="preserve">pridobi potrdilo iz kazenske evidence </w:t>
      </w:r>
      <w:r w:rsidR="001A3D18">
        <w:rPr>
          <w:sz w:val="22"/>
          <w:szCs w:val="22"/>
        </w:rPr>
        <w:t>pravnih oseb, da nismo pravnomočno obsojeni zaradi kaznivih dejanj, opredeljenih v 75. členu ZJN-3</w:t>
      </w:r>
      <w:r w:rsidR="00A40D25">
        <w:rPr>
          <w:sz w:val="22"/>
          <w:szCs w:val="22"/>
        </w:rPr>
        <w:t>.</w:t>
      </w:r>
    </w:p>
    <w:p w:rsidR="00063ADA" w:rsidRDefault="00063ADA" w:rsidP="00063ADA">
      <w:pPr>
        <w:jc w:val="both"/>
        <w:rPr>
          <w:sz w:val="22"/>
          <w:szCs w:val="22"/>
        </w:rPr>
      </w:pPr>
    </w:p>
    <w:p w:rsidR="00FC3295" w:rsidRDefault="00FC3295" w:rsidP="00063ADA">
      <w:pPr>
        <w:jc w:val="both"/>
        <w:rPr>
          <w:sz w:val="22"/>
          <w:szCs w:val="22"/>
        </w:rPr>
      </w:pPr>
    </w:p>
    <w:p w:rsidR="00063ADA" w:rsidRDefault="00063AD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8658B1" w:rsidTr="00B721FD">
        <w:trPr>
          <w:trHeight w:val="778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8658B1" w:rsidRDefault="00FC3295" w:rsidP="00B721FD">
            <w:pPr>
              <w:rPr>
                <w:sz w:val="22"/>
                <w:szCs w:val="22"/>
              </w:rPr>
            </w:pPr>
            <w:r w:rsidRPr="00FC3295">
              <w:rPr>
                <w:b/>
                <w:sz w:val="22"/>
                <w:szCs w:val="22"/>
              </w:rPr>
              <w:t>Polno ime</w:t>
            </w:r>
            <w:r>
              <w:rPr>
                <w:sz w:val="22"/>
                <w:szCs w:val="22"/>
              </w:rPr>
              <w:t xml:space="preserve"> </w:t>
            </w:r>
            <w:r w:rsidR="00B721FD">
              <w:rPr>
                <w:sz w:val="22"/>
                <w:szCs w:val="22"/>
              </w:rPr>
              <w:t xml:space="preserve">pravne osebe </w:t>
            </w:r>
          </w:p>
        </w:tc>
        <w:tc>
          <w:tcPr>
            <w:tcW w:w="5844" w:type="dxa"/>
            <w:vAlign w:val="center"/>
          </w:tcPr>
          <w:p w:rsidR="008658B1" w:rsidRPr="00FE2254" w:rsidRDefault="00FC3295" w:rsidP="00A203FB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B721FD">
        <w:trPr>
          <w:trHeight w:val="567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FC3295" w:rsidRDefault="00FC3295" w:rsidP="006507A7">
            <w:pPr>
              <w:rPr>
                <w:sz w:val="22"/>
                <w:szCs w:val="22"/>
              </w:rPr>
            </w:pPr>
            <w:r w:rsidRPr="00B721FD">
              <w:rPr>
                <w:b/>
                <w:sz w:val="22"/>
                <w:szCs w:val="22"/>
              </w:rPr>
              <w:t xml:space="preserve">Sedež </w:t>
            </w:r>
            <w:r w:rsidR="00B721FD">
              <w:rPr>
                <w:sz w:val="22"/>
                <w:szCs w:val="22"/>
              </w:rPr>
              <w:t xml:space="preserve">pravne osebe </w:t>
            </w:r>
            <w:r w:rsidRPr="00C434BE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844" w:type="dxa"/>
            <w:vAlign w:val="center"/>
          </w:tcPr>
          <w:p w:rsidR="00FC3295" w:rsidRPr="00FE2254" w:rsidRDefault="00FC3295" w:rsidP="006507A7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B721FD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FC3295" w:rsidRDefault="00FC3295" w:rsidP="006507A7">
            <w:pPr>
              <w:rPr>
                <w:sz w:val="22"/>
                <w:szCs w:val="22"/>
              </w:rPr>
            </w:pPr>
            <w:r w:rsidRPr="00B721FD">
              <w:rPr>
                <w:b/>
                <w:sz w:val="22"/>
                <w:szCs w:val="22"/>
              </w:rPr>
              <w:t>Občina sedeža</w:t>
            </w:r>
            <w:r>
              <w:rPr>
                <w:sz w:val="22"/>
                <w:szCs w:val="22"/>
              </w:rPr>
              <w:t xml:space="preserve"> pravne osebe</w:t>
            </w:r>
          </w:p>
        </w:tc>
        <w:tc>
          <w:tcPr>
            <w:tcW w:w="5844" w:type="dxa"/>
            <w:vAlign w:val="center"/>
          </w:tcPr>
          <w:p w:rsidR="00FC3295" w:rsidRPr="00FE2254" w:rsidRDefault="00FC3295" w:rsidP="006507A7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B721FD" w:rsidTr="00B721FD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B721FD" w:rsidRDefault="00B721FD" w:rsidP="006507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Št. vpisa </w:t>
            </w:r>
            <w:r w:rsidRPr="00B721FD">
              <w:rPr>
                <w:sz w:val="22"/>
                <w:szCs w:val="22"/>
              </w:rPr>
              <w:t xml:space="preserve">v sodni register </w:t>
            </w:r>
          </w:p>
          <w:p w:rsidR="00B721FD" w:rsidRPr="00B721FD" w:rsidRDefault="00B721FD" w:rsidP="006507A7">
            <w:pPr>
              <w:rPr>
                <w:b/>
                <w:sz w:val="22"/>
                <w:szCs w:val="22"/>
              </w:rPr>
            </w:pPr>
            <w:r w:rsidRPr="00B721FD">
              <w:rPr>
                <w:i/>
                <w:sz w:val="16"/>
                <w:szCs w:val="16"/>
              </w:rPr>
              <w:t>(št. vložka)</w:t>
            </w:r>
          </w:p>
        </w:tc>
        <w:tc>
          <w:tcPr>
            <w:tcW w:w="5844" w:type="dxa"/>
            <w:vAlign w:val="center"/>
          </w:tcPr>
          <w:p w:rsidR="00B721FD" w:rsidRPr="00FE2254" w:rsidRDefault="00B721FD" w:rsidP="006507A7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C3295" w:rsidTr="00B721FD">
        <w:trPr>
          <w:trHeight w:val="646"/>
        </w:trPr>
        <w:tc>
          <w:tcPr>
            <w:tcW w:w="3652" w:type="dxa"/>
            <w:shd w:val="clear" w:color="auto" w:fill="C6E6A2"/>
            <w:vAlign w:val="center"/>
          </w:tcPr>
          <w:p w:rsidR="00FC3295" w:rsidRDefault="00FC3295" w:rsidP="006507A7">
            <w:pPr>
              <w:rPr>
                <w:sz w:val="22"/>
                <w:szCs w:val="22"/>
              </w:rPr>
            </w:pPr>
            <w:r w:rsidRPr="00B721FD">
              <w:rPr>
                <w:b/>
                <w:sz w:val="22"/>
                <w:szCs w:val="22"/>
              </w:rPr>
              <w:t>Matična št.</w:t>
            </w:r>
            <w:r w:rsidR="00B721FD">
              <w:rPr>
                <w:sz w:val="22"/>
                <w:szCs w:val="22"/>
              </w:rPr>
              <w:t xml:space="preserve"> pravne osebe</w:t>
            </w:r>
          </w:p>
        </w:tc>
        <w:tc>
          <w:tcPr>
            <w:tcW w:w="5844" w:type="dxa"/>
            <w:vAlign w:val="center"/>
          </w:tcPr>
          <w:p w:rsidR="00FC3295" w:rsidRPr="00FE2254" w:rsidRDefault="00FC3295" w:rsidP="006507A7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B721FD" w:rsidTr="00B721FD">
        <w:trPr>
          <w:trHeight w:val="646"/>
        </w:trPr>
        <w:tc>
          <w:tcPr>
            <w:tcW w:w="3652" w:type="dxa"/>
            <w:shd w:val="clear" w:color="auto" w:fill="C6E6A2"/>
            <w:vAlign w:val="center"/>
          </w:tcPr>
          <w:p w:rsidR="00B721FD" w:rsidRPr="00B721FD" w:rsidRDefault="00B721FD" w:rsidP="00B721F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Ime in priimek</w:t>
            </w:r>
            <w:r>
              <w:rPr>
                <w:sz w:val="22"/>
                <w:szCs w:val="22"/>
              </w:rPr>
              <w:t xml:space="preserve"> </w:t>
            </w:r>
            <w:r w:rsidR="00E37AE2">
              <w:rPr>
                <w:sz w:val="22"/>
                <w:szCs w:val="22"/>
              </w:rPr>
              <w:t xml:space="preserve">zakonitega </w:t>
            </w:r>
            <w:r>
              <w:rPr>
                <w:sz w:val="22"/>
                <w:szCs w:val="22"/>
              </w:rPr>
              <w:t xml:space="preserve">zastopnika pr. osebe, ki </w:t>
            </w:r>
            <w:r w:rsidR="000728CE">
              <w:rPr>
                <w:sz w:val="22"/>
                <w:szCs w:val="22"/>
              </w:rPr>
              <w:t xml:space="preserve">v imenu pr. osebe </w:t>
            </w:r>
            <w:r>
              <w:rPr>
                <w:sz w:val="22"/>
                <w:szCs w:val="22"/>
              </w:rPr>
              <w:t>daje to pooblastilo</w:t>
            </w:r>
          </w:p>
        </w:tc>
        <w:tc>
          <w:tcPr>
            <w:tcW w:w="5844" w:type="dxa"/>
            <w:vAlign w:val="center"/>
          </w:tcPr>
          <w:p w:rsidR="00B721FD" w:rsidRPr="00FE2254" w:rsidRDefault="00B721FD" w:rsidP="006507A7">
            <w:pPr>
              <w:rPr>
                <w:sz w:val="22"/>
                <w:szCs w:val="22"/>
              </w:rPr>
            </w:pPr>
            <w:r w:rsidRPr="00B721FD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B721FD">
              <w:rPr>
                <w:sz w:val="22"/>
                <w:szCs w:val="22"/>
              </w:rPr>
              <w:instrText xml:space="preserve"> FORMTEXT </w:instrText>
            </w:r>
            <w:r w:rsidRPr="00B721FD">
              <w:rPr>
                <w:sz w:val="22"/>
                <w:szCs w:val="22"/>
              </w:rPr>
            </w:r>
            <w:r w:rsidRPr="00B721FD">
              <w:rPr>
                <w:sz w:val="22"/>
                <w:szCs w:val="22"/>
              </w:rPr>
              <w:fldChar w:fldCharType="separate"/>
            </w:r>
            <w:r w:rsidRPr="00B721FD">
              <w:rPr>
                <w:sz w:val="22"/>
                <w:szCs w:val="22"/>
              </w:rPr>
              <w:t> </w:t>
            </w:r>
            <w:r w:rsidRPr="00B721FD">
              <w:rPr>
                <w:sz w:val="22"/>
                <w:szCs w:val="22"/>
              </w:rPr>
              <w:t> </w:t>
            </w:r>
            <w:r w:rsidRPr="00B721FD">
              <w:rPr>
                <w:sz w:val="22"/>
                <w:szCs w:val="22"/>
              </w:rPr>
              <w:t> </w:t>
            </w:r>
            <w:r w:rsidRPr="00B721FD">
              <w:rPr>
                <w:sz w:val="22"/>
                <w:szCs w:val="22"/>
              </w:rPr>
              <w:t> </w:t>
            </w:r>
            <w:r w:rsidRPr="00B721FD">
              <w:rPr>
                <w:sz w:val="22"/>
                <w:szCs w:val="22"/>
              </w:rPr>
              <w:t> </w:t>
            </w:r>
            <w:r w:rsidRPr="00B721FD">
              <w:rPr>
                <w:sz w:val="22"/>
                <w:szCs w:val="22"/>
              </w:rPr>
              <w:fldChar w:fldCharType="end"/>
            </w:r>
          </w:p>
        </w:tc>
      </w:tr>
    </w:tbl>
    <w:p w:rsidR="00AC0D8F" w:rsidRDefault="00AC0D8F" w:rsidP="00AC0D8F">
      <w:pPr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</w:t>
      </w:r>
      <w:r w:rsidRPr="00FE2254">
        <w:rPr>
          <w:sz w:val="22"/>
          <w:szCs w:val="22"/>
        </w:rPr>
        <w:fldChar w:fldCharType="begin">
          <w:ffData>
            <w:name w:val="Besedilo23"/>
            <w:enabled/>
            <w:calcOnExit w:val="0"/>
            <w:textInput/>
          </w:ffData>
        </w:fldChar>
      </w:r>
      <w:r w:rsidRPr="00FE2254">
        <w:rPr>
          <w:sz w:val="22"/>
          <w:szCs w:val="22"/>
        </w:rPr>
        <w:instrText xml:space="preserve"> FORMTEXT </w:instrText>
      </w:r>
      <w:r w:rsidRPr="00FE2254">
        <w:rPr>
          <w:sz w:val="22"/>
          <w:szCs w:val="22"/>
        </w:rPr>
      </w:r>
      <w:r w:rsidRPr="00FE2254">
        <w:rPr>
          <w:sz w:val="22"/>
          <w:szCs w:val="22"/>
        </w:rPr>
        <w:fldChar w:fldCharType="separate"/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dne </w:t>
      </w:r>
      <w:r w:rsidRPr="00FE2254">
        <w:rPr>
          <w:sz w:val="22"/>
          <w:szCs w:val="22"/>
        </w:rPr>
        <w:fldChar w:fldCharType="begin">
          <w:ffData>
            <w:name w:val="Besedilo23"/>
            <w:enabled/>
            <w:calcOnExit w:val="0"/>
            <w:textInput/>
          </w:ffData>
        </w:fldChar>
      </w:r>
      <w:r w:rsidRPr="00FE2254">
        <w:rPr>
          <w:sz w:val="22"/>
          <w:szCs w:val="22"/>
        </w:rPr>
        <w:instrText xml:space="preserve"> FORMTEXT </w:instrText>
      </w:r>
      <w:r w:rsidRPr="00FE2254">
        <w:rPr>
          <w:sz w:val="22"/>
          <w:szCs w:val="22"/>
        </w:rPr>
      </w:r>
      <w:r w:rsidRPr="00FE2254">
        <w:rPr>
          <w:sz w:val="22"/>
          <w:szCs w:val="22"/>
        </w:rPr>
        <w:fldChar w:fldCharType="separate"/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noProof/>
          <w:sz w:val="22"/>
          <w:szCs w:val="22"/>
        </w:rPr>
        <w:t> </w:t>
      </w:r>
      <w:r w:rsidRPr="00FE2254">
        <w:rPr>
          <w:sz w:val="22"/>
          <w:szCs w:val="22"/>
        </w:rPr>
        <w:fldChar w:fldCharType="end"/>
      </w:r>
    </w:p>
    <w:p w:rsidR="00063ADA" w:rsidRDefault="00063ADA" w:rsidP="00AC0D8F">
      <w:pPr>
        <w:jc w:val="both"/>
        <w:rPr>
          <w:sz w:val="22"/>
          <w:szCs w:val="22"/>
        </w:rPr>
      </w:pPr>
    </w:p>
    <w:p w:rsidR="00FC3295" w:rsidRDefault="00FC3295" w:rsidP="00AC0D8F">
      <w:pPr>
        <w:jc w:val="both"/>
        <w:rPr>
          <w:sz w:val="22"/>
          <w:szCs w:val="22"/>
        </w:rPr>
      </w:pPr>
    </w:p>
    <w:p w:rsidR="005E2886" w:rsidRDefault="005E2886" w:rsidP="00D16CDA">
      <w:pPr>
        <w:rPr>
          <w:sz w:val="22"/>
          <w:szCs w:val="22"/>
        </w:rPr>
      </w:pPr>
    </w:p>
    <w:p w:rsidR="00D16CDA" w:rsidRDefault="00E03D73" w:rsidP="00D16CD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D16CDA">
        <w:rPr>
          <w:sz w:val="22"/>
          <w:szCs w:val="22"/>
        </w:rPr>
        <w:t xml:space="preserve">    </w:t>
      </w:r>
      <w:r w:rsidR="00D16CDA" w:rsidRPr="00ED2F82">
        <w:rPr>
          <w:sz w:val="22"/>
          <w:szCs w:val="22"/>
        </w:rPr>
        <w:t xml:space="preserve">  </w:t>
      </w:r>
      <w:r w:rsidR="00D16CDA">
        <w:rPr>
          <w:sz w:val="22"/>
          <w:szCs w:val="22"/>
        </w:rPr>
        <w:t xml:space="preserve">      </w:t>
      </w:r>
      <w:r w:rsidR="00D16CDA" w:rsidRPr="00ED2F82">
        <w:rPr>
          <w:sz w:val="17"/>
          <w:szCs w:val="17"/>
        </w:rPr>
        <w:t>(žig)</w:t>
      </w:r>
      <w:r w:rsidR="00D16CDA">
        <w:rPr>
          <w:sz w:val="22"/>
          <w:szCs w:val="22"/>
        </w:rPr>
        <w:tab/>
        <w:t>---------------------------------</w:t>
      </w:r>
    </w:p>
    <w:p w:rsidR="00BA0985" w:rsidRPr="00063ADA" w:rsidRDefault="00D16CDA" w:rsidP="005E2886">
      <w:pPr>
        <w:rPr>
          <w:color w:val="00B05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</w:t>
      </w:r>
      <w:r w:rsidR="00B721FD">
        <w:rPr>
          <w:sz w:val="22"/>
          <w:szCs w:val="22"/>
        </w:rPr>
        <w:t>pr. osebe</w:t>
      </w:r>
    </w:p>
    <w:sectPr w:rsidR="00BA0985" w:rsidRPr="00063ADA" w:rsidSect="00A203FB">
      <w:headerReference w:type="default" r:id="rId9"/>
      <w:footerReference w:type="default" r:id="rId10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7A7" w:rsidRDefault="006507A7" w:rsidP="002F2430">
      <w:r>
        <w:separator/>
      </w:r>
    </w:p>
  </w:endnote>
  <w:endnote w:type="continuationSeparator" w:id="0">
    <w:p w:rsidR="006507A7" w:rsidRDefault="006507A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:rsidR="006507A7" w:rsidRPr="002F2430" w:rsidRDefault="006507A7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1CF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1CF6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6507A7" w:rsidRPr="002F2430" w:rsidRDefault="006507A7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7A7" w:rsidRDefault="006507A7" w:rsidP="002F2430">
      <w:r>
        <w:separator/>
      </w:r>
    </w:p>
  </w:footnote>
  <w:footnote w:type="continuationSeparator" w:id="0">
    <w:p w:rsidR="006507A7" w:rsidRDefault="006507A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7A7" w:rsidRPr="002F2430" w:rsidRDefault="00DF3FE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V-2b</w:t>
    </w:r>
    <w:r w:rsidR="006507A7">
      <w:rPr>
        <w:i/>
        <w:sz w:val="16"/>
        <w:szCs w:val="16"/>
      </w:rPr>
      <w:tab/>
    </w:r>
    <w:r w:rsidR="006507A7">
      <w:rPr>
        <w:i/>
        <w:sz w:val="16"/>
        <w:szCs w:val="16"/>
      </w:rPr>
      <w:tab/>
    </w:r>
    <w:r w:rsidR="006507A7">
      <w:rPr>
        <w:i/>
        <w:sz w:val="16"/>
        <w:szCs w:val="16"/>
      </w:rPr>
      <w:tab/>
      <w:t xml:space="preserve">              </w:t>
    </w:r>
    <w:r w:rsidR="001A3D18">
      <w:rPr>
        <w:i/>
        <w:sz w:val="16"/>
        <w:szCs w:val="16"/>
      </w:rPr>
      <w:t xml:space="preserve">   </w:t>
    </w:r>
    <w:r w:rsidR="006507A7">
      <w:rPr>
        <w:i/>
        <w:sz w:val="16"/>
        <w:szCs w:val="16"/>
      </w:rPr>
      <w:t xml:space="preserve">    Pooblastilo za pridobitev potrdila iz kazenske evidence – za </w:t>
    </w:r>
    <w:r w:rsidR="001A3D18">
      <w:rPr>
        <w:i/>
        <w:sz w:val="16"/>
        <w:szCs w:val="16"/>
      </w:rPr>
      <w:t>PRAVNE OSEBE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236C"/>
    <w:rsid w:val="00063ADA"/>
    <w:rsid w:val="000728CE"/>
    <w:rsid w:val="000975DD"/>
    <w:rsid w:val="000A387B"/>
    <w:rsid w:val="000C3F51"/>
    <w:rsid w:val="00154DD5"/>
    <w:rsid w:val="0016605B"/>
    <w:rsid w:val="001775EF"/>
    <w:rsid w:val="001A3D18"/>
    <w:rsid w:val="001B359D"/>
    <w:rsid w:val="001E035C"/>
    <w:rsid w:val="001E533F"/>
    <w:rsid w:val="00224CD2"/>
    <w:rsid w:val="002B4EA3"/>
    <w:rsid w:val="002F2430"/>
    <w:rsid w:val="00383591"/>
    <w:rsid w:val="003852A6"/>
    <w:rsid w:val="003863DD"/>
    <w:rsid w:val="003B60EE"/>
    <w:rsid w:val="004036EE"/>
    <w:rsid w:val="004F416E"/>
    <w:rsid w:val="004F72F7"/>
    <w:rsid w:val="0050099C"/>
    <w:rsid w:val="0051761B"/>
    <w:rsid w:val="00567408"/>
    <w:rsid w:val="00581A02"/>
    <w:rsid w:val="005A14D0"/>
    <w:rsid w:val="005E2886"/>
    <w:rsid w:val="006507A7"/>
    <w:rsid w:val="0066081C"/>
    <w:rsid w:val="006C4366"/>
    <w:rsid w:val="00702FAD"/>
    <w:rsid w:val="00704A42"/>
    <w:rsid w:val="00781CF6"/>
    <w:rsid w:val="0078430B"/>
    <w:rsid w:val="00834793"/>
    <w:rsid w:val="00855041"/>
    <w:rsid w:val="008658B1"/>
    <w:rsid w:val="00903C01"/>
    <w:rsid w:val="009056AA"/>
    <w:rsid w:val="00916E35"/>
    <w:rsid w:val="009345DF"/>
    <w:rsid w:val="009E3F98"/>
    <w:rsid w:val="009E474D"/>
    <w:rsid w:val="00A203FB"/>
    <w:rsid w:val="00A40D25"/>
    <w:rsid w:val="00A445E1"/>
    <w:rsid w:val="00AC084E"/>
    <w:rsid w:val="00AC0D8F"/>
    <w:rsid w:val="00AF08EE"/>
    <w:rsid w:val="00B4570C"/>
    <w:rsid w:val="00B47659"/>
    <w:rsid w:val="00B721FD"/>
    <w:rsid w:val="00BA0985"/>
    <w:rsid w:val="00BB2913"/>
    <w:rsid w:val="00BD73A1"/>
    <w:rsid w:val="00C307E3"/>
    <w:rsid w:val="00C434BE"/>
    <w:rsid w:val="00CA09AC"/>
    <w:rsid w:val="00CB751D"/>
    <w:rsid w:val="00D13E7C"/>
    <w:rsid w:val="00D16CDA"/>
    <w:rsid w:val="00DA39F3"/>
    <w:rsid w:val="00DC60CF"/>
    <w:rsid w:val="00DC6CF4"/>
    <w:rsid w:val="00DF3FE1"/>
    <w:rsid w:val="00E03D73"/>
    <w:rsid w:val="00E17B04"/>
    <w:rsid w:val="00E37AE2"/>
    <w:rsid w:val="00E76A2F"/>
    <w:rsid w:val="00ED2F82"/>
    <w:rsid w:val="00F174AA"/>
    <w:rsid w:val="00F95FC2"/>
    <w:rsid w:val="00FA5F49"/>
    <w:rsid w:val="00FC3295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599E02F4</Template>
  <TotalTime>31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14</cp:revision>
  <cp:lastPrinted>2017-12-27T10:19:00Z</cp:lastPrinted>
  <dcterms:created xsi:type="dcterms:W3CDTF">2017-12-14T12:42:00Z</dcterms:created>
  <dcterms:modified xsi:type="dcterms:W3CDTF">2018-01-03T07:43:00Z</dcterms:modified>
</cp:coreProperties>
</file>